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481AF" w14:textId="77777777" w:rsidR="006940A0" w:rsidRDefault="006940A0" w:rsidP="006940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SWEYNE, senior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3FD36A" w14:textId="77777777" w:rsidR="006940A0" w:rsidRDefault="006940A0" w:rsidP="006940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Merchant.</w:t>
      </w:r>
    </w:p>
    <w:p w14:paraId="719E763A" w14:textId="77777777" w:rsidR="006940A0" w:rsidRDefault="006940A0" w:rsidP="006940A0">
      <w:pPr>
        <w:rPr>
          <w:rFonts w:ascii="Times New Roman" w:hAnsi="Times New Roman" w:cs="Times New Roman"/>
        </w:rPr>
      </w:pPr>
    </w:p>
    <w:p w14:paraId="672A7E7D" w14:textId="77777777" w:rsidR="006940A0" w:rsidRDefault="006940A0" w:rsidP="006940A0">
      <w:pPr>
        <w:rPr>
          <w:rFonts w:ascii="Times New Roman" w:hAnsi="Times New Roman" w:cs="Times New Roman"/>
        </w:rPr>
      </w:pPr>
    </w:p>
    <w:p w14:paraId="64435F25" w14:textId="77777777" w:rsidR="006940A0" w:rsidRDefault="006940A0" w:rsidP="006940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Hotte</w:t>
      </w:r>
      <w:proofErr w:type="spellEnd"/>
      <w:r>
        <w:rPr>
          <w:rFonts w:ascii="Times New Roman" w:hAnsi="Times New Roman" w:cs="Times New Roman"/>
        </w:rPr>
        <w:t xml:space="preserve"> of Yelverton(q.v.) brought a plaint of debt against him.</w:t>
      </w:r>
    </w:p>
    <w:p w14:paraId="07A5F133" w14:textId="77777777" w:rsidR="006940A0" w:rsidRDefault="006940A0" w:rsidP="006940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422F471" w14:textId="77777777" w:rsidR="006940A0" w:rsidRDefault="006940A0" w:rsidP="006940A0">
      <w:pPr>
        <w:rPr>
          <w:rFonts w:ascii="Times New Roman" w:hAnsi="Times New Roman" w:cs="Times New Roman"/>
        </w:rPr>
      </w:pPr>
    </w:p>
    <w:p w14:paraId="4C084E65" w14:textId="77777777" w:rsidR="006940A0" w:rsidRDefault="006940A0" w:rsidP="006940A0">
      <w:pPr>
        <w:rPr>
          <w:rFonts w:ascii="Times New Roman" w:hAnsi="Times New Roman" w:cs="Times New Roman"/>
        </w:rPr>
      </w:pPr>
    </w:p>
    <w:p w14:paraId="75B44D22" w14:textId="77777777" w:rsidR="006940A0" w:rsidRDefault="006940A0" w:rsidP="006940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2018</w:t>
      </w:r>
    </w:p>
    <w:p w14:paraId="07162DA4" w14:textId="77777777" w:rsidR="006B2F86" w:rsidRPr="00E71FC3" w:rsidRDefault="006940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F8B38" w14:textId="77777777" w:rsidR="006940A0" w:rsidRDefault="006940A0" w:rsidP="00E71FC3">
      <w:r>
        <w:separator/>
      </w:r>
    </w:p>
  </w:endnote>
  <w:endnote w:type="continuationSeparator" w:id="0">
    <w:p w14:paraId="7CB72578" w14:textId="77777777" w:rsidR="006940A0" w:rsidRDefault="006940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E5A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1A359" w14:textId="77777777" w:rsidR="006940A0" w:rsidRDefault="006940A0" w:rsidP="00E71FC3">
      <w:r>
        <w:separator/>
      </w:r>
    </w:p>
  </w:footnote>
  <w:footnote w:type="continuationSeparator" w:id="0">
    <w:p w14:paraId="76B1C134" w14:textId="77777777" w:rsidR="006940A0" w:rsidRDefault="006940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0A0"/>
    <w:rsid w:val="001A7C09"/>
    <w:rsid w:val="00577BD5"/>
    <w:rsid w:val="00656CBA"/>
    <w:rsid w:val="006940A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D98C7"/>
  <w15:chartTrackingRefBased/>
  <w15:docId w15:val="{E256154E-86C5-4C00-9617-60A90E7C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40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940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2018-02-16T22:20:00Z</dcterms:created>
  <dcterms:modified xsi:type="dcterms:W3CDTF">2018-02-16T22:21:00Z</dcterms:modified>
</cp:coreProperties>
</file>